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572713" w:rsidTr="00B439A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57271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271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572713" w:rsidRDefault="00DA610C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72713">
              <w:rPr>
                <w:b/>
                <w:sz w:val="26"/>
                <w:szCs w:val="26"/>
                <w:lang w:val="en-US"/>
              </w:rPr>
              <w:t>203A</w:t>
            </w:r>
            <w:r w:rsidR="005325DC" w:rsidRPr="00572713">
              <w:rPr>
                <w:b/>
                <w:sz w:val="26"/>
                <w:szCs w:val="26"/>
              </w:rPr>
              <w:t>_044</w:t>
            </w:r>
          </w:p>
        </w:tc>
      </w:tr>
      <w:tr w:rsidR="00C44B8B" w:rsidRPr="00572713" w:rsidTr="00B439A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57271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72713">
              <w:rPr>
                <w:b/>
                <w:sz w:val="26"/>
                <w:szCs w:val="26"/>
              </w:rPr>
              <w:t xml:space="preserve">Номер материала </w:t>
            </w:r>
            <w:r w:rsidRPr="0057271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572713" w:rsidRDefault="000729AE" w:rsidP="00B439A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72713">
              <w:rPr>
                <w:b/>
                <w:sz w:val="26"/>
                <w:szCs w:val="26"/>
                <w:lang w:val="en-US"/>
              </w:rPr>
              <w:t>2030257</w:t>
            </w:r>
          </w:p>
        </w:tc>
      </w:tr>
    </w:tbl>
    <w:p w:rsidR="00C44B8B" w:rsidRPr="0057271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72713">
        <w:rPr>
          <w:sz w:val="26"/>
          <w:szCs w:val="26"/>
        </w:rPr>
        <w:t>_____________________________________</w:t>
      </w:r>
    </w:p>
    <w:p w:rsidR="00C44B8B" w:rsidRPr="0057271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72713">
        <w:rPr>
          <w:sz w:val="26"/>
          <w:szCs w:val="26"/>
        </w:rPr>
        <w:t xml:space="preserve">_____________________________________ </w:t>
      </w:r>
    </w:p>
    <w:p w:rsidR="00C44B8B" w:rsidRPr="0057271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72713">
        <w:rPr>
          <w:sz w:val="26"/>
          <w:szCs w:val="26"/>
        </w:rPr>
        <w:t>_____________________________________</w:t>
      </w:r>
    </w:p>
    <w:p w:rsidR="00C44B8B" w:rsidRPr="0057271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72713">
        <w:rPr>
          <w:sz w:val="26"/>
          <w:szCs w:val="26"/>
        </w:rPr>
        <w:tab/>
        <w:t xml:space="preserve">_______________________ /_____________ </w:t>
      </w:r>
    </w:p>
    <w:p w:rsidR="00C44B8B" w:rsidRPr="0057271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439AD">
        <w:rPr>
          <w:b w:val="0"/>
          <w:sz w:val="26"/>
          <w:szCs w:val="26"/>
        </w:rPr>
        <w:t>“_______” ___________________</w:t>
      </w:r>
      <w:r w:rsidRPr="00572713">
        <w:rPr>
          <w:sz w:val="26"/>
          <w:szCs w:val="26"/>
        </w:rPr>
        <w:t xml:space="preserve"> 20</w:t>
      </w:r>
      <w:r w:rsidRPr="00B439AD">
        <w:rPr>
          <w:b w:val="0"/>
          <w:sz w:val="26"/>
          <w:szCs w:val="26"/>
        </w:rPr>
        <w:t xml:space="preserve">_____ </w:t>
      </w:r>
      <w:r w:rsidRPr="00572713">
        <w:rPr>
          <w:sz w:val="26"/>
          <w:szCs w:val="26"/>
        </w:rPr>
        <w:t>г.</w:t>
      </w:r>
    </w:p>
    <w:p w:rsidR="00C44B8B" w:rsidRPr="00572713" w:rsidRDefault="00C44B8B" w:rsidP="00C44B8B">
      <w:pPr>
        <w:rPr>
          <w:sz w:val="26"/>
          <w:szCs w:val="26"/>
        </w:rPr>
      </w:pPr>
    </w:p>
    <w:p w:rsidR="00C44B8B" w:rsidRPr="00572713" w:rsidRDefault="00C44B8B" w:rsidP="00C44B8B">
      <w:pPr>
        <w:rPr>
          <w:sz w:val="26"/>
          <w:szCs w:val="26"/>
        </w:rPr>
      </w:pPr>
    </w:p>
    <w:p w:rsidR="00C44B8B" w:rsidRPr="00572713" w:rsidRDefault="00C44B8B" w:rsidP="00C44B8B">
      <w:pPr>
        <w:rPr>
          <w:sz w:val="26"/>
          <w:szCs w:val="26"/>
        </w:rPr>
      </w:pPr>
    </w:p>
    <w:p w:rsidR="00C44B8B" w:rsidRPr="00572713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572713">
        <w:rPr>
          <w:sz w:val="26"/>
          <w:szCs w:val="26"/>
        </w:rPr>
        <w:t>ТЕХНИЧЕСКОЕ ЗАДАНИЕ</w:t>
      </w:r>
    </w:p>
    <w:p w:rsidR="004F6968" w:rsidRPr="00572713" w:rsidRDefault="004F6968" w:rsidP="00773399">
      <w:pPr>
        <w:ind w:firstLine="0"/>
        <w:jc w:val="center"/>
        <w:rPr>
          <w:b/>
          <w:sz w:val="26"/>
          <w:szCs w:val="26"/>
        </w:rPr>
      </w:pPr>
      <w:r w:rsidRPr="00572713">
        <w:rPr>
          <w:b/>
          <w:sz w:val="26"/>
          <w:szCs w:val="26"/>
        </w:rPr>
        <w:t xml:space="preserve">на </w:t>
      </w:r>
      <w:r w:rsidR="00612811" w:rsidRPr="00572713">
        <w:rPr>
          <w:b/>
          <w:sz w:val="26"/>
          <w:szCs w:val="26"/>
        </w:rPr>
        <w:t xml:space="preserve">поставку </w:t>
      </w:r>
      <w:r w:rsidR="007F4188" w:rsidRPr="00572713">
        <w:rPr>
          <w:b/>
          <w:sz w:val="26"/>
          <w:szCs w:val="26"/>
        </w:rPr>
        <w:t>мет</w:t>
      </w:r>
      <w:r w:rsidR="00620938" w:rsidRPr="00572713">
        <w:rPr>
          <w:b/>
          <w:sz w:val="26"/>
          <w:szCs w:val="26"/>
        </w:rPr>
        <w:t>аллопроката</w:t>
      </w:r>
      <w:r w:rsidR="00843900" w:rsidRPr="00572713">
        <w:rPr>
          <w:b/>
          <w:sz w:val="26"/>
          <w:szCs w:val="26"/>
        </w:rPr>
        <w:t xml:space="preserve"> </w:t>
      </w:r>
      <w:r w:rsidR="001C4419">
        <w:rPr>
          <w:b/>
          <w:sz w:val="26"/>
          <w:szCs w:val="26"/>
        </w:rPr>
        <w:t>(</w:t>
      </w:r>
      <w:r w:rsidR="000729AE" w:rsidRPr="00572713">
        <w:rPr>
          <w:b/>
          <w:sz w:val="26"/>
          <w:szCs w:val="26"/>
        </w:rPr>
        <w:t>Полоса стальная</w:t>
      </w:r>
      <w:r w:rsidR="002357B1" w:rsidRPr="00572713">
        <w:rPr>
          <w:sz w:val="26"/>
          <w:szCs w:val="26"/>
        </w:rPr>
        <w:t xml:space="preserve"> </w:t>
      </w:r>
      <w:r w:rsidR="002357B1" w:rsidRPr="00572713">
        <w:rPr>
          <w:b/>
          <w:sz w:val="26"/>
          <w:szCs w:val="26"/>
        </w:rPr>
        <w:t>горячекатаная</w:t>
      </w:r>
      <w:r w:rsidR="000729AE" w:rsidRPr="00572713">
        <w:rPr>
          <w:b/>
          <w:sz w:val="26"/>
          <w:szCs w:val="26"/>
        </w:rPr>
        <w:t xml:space="preserve"> 5х40</w:t>
      </w:r>
      <w:r w:rsidR="001C4419">
        <w:rPr>
          <w:b/>
          <w:sz w:val="26"/>
          <w:szCs w:val="26"/>
        </w:rPr>
        <w:t>)</w:t>
      </w:r>
      <w:r w:rsidR="009C0389" w:rsidRPr="00572713">
        <w:rPr>
          <w:b/>
          <w:sz w:val="26"/>
          <w:szCs w:val="26"/>
        </w:rPr>
        <w:t>.</w:t>
      </w:r>
      <w:r w:rsidR="00232E4A" w:rsidRPr="00572713">
        <w:rPr>
          <w:b/>
          <w:sz w:val="26"/>
          <w:szCs w:val="26"/>
        </w:rPr>
        <w:t xml:space="preserve"> </w:t>
      </w:r>
      <w:r w:rsidR="009C0389" w:rsidRPr="00572713">
        <w:rPr>
          <w:b/>
          <w:sz w:val="26"/>
          <w:szCs w:val="26"/>
        </w:rPr>
        <w:t xml:space="preserve">Лот № </w:t>
      </w:r>
      <w:r w:rsidR="00BD2843" w:rsidRPr="001C4419">
        <w:rPr>
          <w:b/>
          <w:sz w:val="26"/>
          <w:szCs w:val="26"/>
          <w:u w:val="single"/>
        </w:rPr>
        <w:t>203</w:t>
      </w:r>
      <w:r w:rsidR="00620938" w:rsidRPr="001C4419">
        <w:rPr>
          <w:b/>
          <w:sz w:val="26"/>
          <w:szCs w:val="26"/>
          <w:u w:val="single"/>
          <w:lang w:val="en-US"/>
        </w:rPr>
        <w:t>A</w:t>
      </w:r>
    </w:p>
    <w:p w:rsidR="00612811" w:rsidRPr="00572713" w:rsidRDefault="00612811" w:rsidP="00773399">
      <w:pPr>
        <w:ind w:firstLine="0"/>
        <w:jc w:val="center"/>
        <w:rPr>
          <w:sz w:val="26"/>
          <w:szCs w:val="26"/>
        </w:rPr>
      </w:pPr>
    </w:p>
    <w:p w:rsidR="00E5291D" w:rsidRPr="00D9073D" w:rsidRDefault="00E5291D" w:rsidP="00E52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073D">
        <w:rPr>
          <w:b/>
          <w:bCs/>
          <w:sz w:val="26"/>
          <w:szCs w:val="26"/>
        </w:rPr>
        <w:t>Технические требования к продукции.</w:t>
      </w:r>
    </w:p>
    <w:p w:rsidR="00E5291D" w:rsidRPr="00E363B7" w:rsidRDefault="00E5291D" w:rsidP="00E5291D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>Технические требования, характеристики металлопроката должны соответствовать параметрам</w:t>
      </w:r>
      <w:r w:rsidRPr="00E363B7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E363B7">
        <w:rPr>
          <w:sz w:val="24"/>
          <w:szCs w:val="24"/>
        </w:rPr>
        <w:t>ГОСТ 103-2006 «Прокат сортовой стальной горячекатаный полосовой. Сортамент».</w:t>
      </w:r>
    </w:p>
    <w:p w:rsidR="00E5291D" w:rsidRPr="00CB6078" w:rsidRDefault="00E5291D" w:rsidP="00E5291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5291D" w:rsidRPr="00CB6078" w:rsidRDefault="00E5291D" w:rsidP="00E52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  <w:bookmarkStart w:id="0" w:name="_GoBack"/>
      <w:bookmarkEnd w:id="0"/>
    </w:p>
    <w:p w:rsidR="00E5291D" w:rsidRPr="00CB6078" w:rsidRDefault="00E5291D" w:rsidP="00E5291D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E5291D" w:rsidRPr="00CB6078" w:rsidRDefault="00E5291D" w:rsidP="00E529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E5291D" w:rsidRPr="00CB6078" w:rsidRDefault="00E5291D" w:rsidP="00E529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5291D" w:rsidRPr="00CB6078" w:rsidRDefault="00E5291D" w:rsidP="00E529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5291D" w:rsidRPr="00CB6078" w:rsidRDefault="00E5291D" w:rsidP="00E529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E5291D" w:rsidRPr="00CB6078" w:rsidRDefault="00E5291D" w:rsidP="00E5291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5291D" w:rsidRPr="00CB6078" w:rsidRDefault="00E5291D" w:rsidP="00E5291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5291D" w:rsidRPr="00CB6078" w:rsidRDefault="00E5291D" w:rsidP="00E5291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E5291D" w:rsidRPr="00FF548D" w:rsidRDefault="00E5291D" w:rsidP="00E5291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103-2006 </w:t>
      </w:r>
      <w:r>
        <w:rPr>
          <w:sz w:val="24"/>
          <w:szCs w:val="24"/>
        </w:rPr>
        <w:t>«</w:t>
      </w:r>
      <w:r w:rsidRPr="00E363B7">
        <w:rPr>
          <w:sz w:val="24"/>
          <w:szCs w:val="24"/>
        </w:rPr>
        <w:t>Прокат сортовой стальной горячекатаный полосовой. Сортамент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E5291D" w:rsidRPr="00CB6078" w:rsidRDefault="00E5291D" w:rsidP="00E5291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5291D" w:rsidRPr="00CB6078" w:rsidRDefault="00E5291D" w:rsidP="00E5291D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E5291D" w:rsidRPr="00CB6078" w:rsidRDefault="00E5291D" w:rsidP="00E5291D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5291D" w:rsidRPr="00CB6078" w:rsidRDefault="00E5291D" w:rsidP="00E5291D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E5291D" w:rsidRPr="00CB6078" w:rsidRDefault="00E5291D" w:rsidP="00E5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5291D" w:rsidRPr="00CB6078" w:rsidRDefault="00E5291D" w:rsidP="00E5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E5291D" w:rsidRPr="00CB6078" w:rsidRDefault="00E5291D" w:rsidP="00E5291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E5291D" w:rsidRDefault="00E5291D" w:rsidP="00E5291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E5291D" w:rsidRPr="00CB6078" w:rsidRDefault="00E5291D" w:rsidP="00E5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5291D" w:rsidRPr="00CB6078" w:rsidRDefault="00E5291D" w:rsidP="00E52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E5291D" w:rsidRDefault="00E5291D" w:rsidP="00E5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E5291D" w:rsidRPr="00CB6078" w:rsidRDefault="00E5291D" w:rsidP="00E5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291D" w:rsidRPr="00CB6078" w:rsidRDefault="00E5291D" w:rsidP="00E52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5291D" w:rsidRDefault="00E5291D" w:rsidP="00E5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E5291D" w:rsidRPr="00CB6078" w:rsidRDefault="00E5291D" w:rsidP="00E5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291D" w:rsidRPr="00CB6078" w:rsidRDefault="00E5291D" w:rsidP="00E52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5291D" w:rsidRDefault="00E5291D" w:rsidP="00E5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E5291D" w:rsidRPr="00CB6078" w:rsidRDefault="00E5291D" w:rsidP="00E5291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5291D" w:rsidRPr="00CB6078" w:rsidRDefault="00E5291D" w:rsidP="00E529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E5291D" w:rsidRPr="00CB6078" w:rsidRDefault="00E5291D" w:rsidP="00E529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E5291D" w:rsidRPr="00CB6078" w:rsidRDefault="00E5291D" w:rsidP="00E5291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5291D" w:rsidRPr="00CB6078" w:rsidRDefault="00E5291D" w:rsidP="00E5291D">
      <w:pPr>
        <w:rPr>
          <w:sz w:val="26"/>
          <w:szCs w:val="26"/>
        </w:rPr>
      </w:pPr>
    </w:p>
    <w:p w:rsidR="00E5291D" w:rsidRPr="00CB6078" w:rsidRDefault="00E5291D" w:rsidP="00E5291D">
      <w:pPr>
        <w:rPr>
          <w:sz w:val="26"/>
          <w:szCs w:val="26"/>
        </w:rPr>
      </w:pPr>
    </w:p>
    <w:p w:rsidR="00E5291D" w:rsidRPr="00CB6078" w:rsidRDefault="00E5291D" w:rsidP="00E5291D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E5291D" w:rsidRPr="00CB6078" w:rsidRDefault="00E5291D" w:rsidP="00E5291D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E5291D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97E" w:rsidRDefault="00D0597E">
      <w:r>
        <w:separator/>
      </w:r>
    </w:p>
  </w:endnote>
  <w:endnote w:type="continuationSeparator" w:id="0">
    <w:p w:rsidR="00D0597E" w:rsidRDefault="00D05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97E" w:rsidRDefault="00D0597E">
      <w:r>
        <w:separator/>
      </w:r>
    </w:p>
  </w:footnote>
  <w:footnote w:type="continuationSeparator" w:id="0">
    <w:p w:rsidR="00D0597E" w:rsidRDefault="00D05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9C0D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9A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29AE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4831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419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7B1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6B32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6F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DC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2713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5D91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298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1E86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DF6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6AF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9AD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3A4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97E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10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91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D37D83-7D23-4F65-AC8E-B476396B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2F740-7075-407F-9C4F-E0A75098E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CB1D6B-B893-45A5-9C34-18C9FB9CB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7FF671-3B0C-427F-969F-BD38639D29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D298D23-01BD-4C30-826C-F388242FC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2020-05-27T11:29:00Z</dcterms:created>
  <dcterms:modified xsi:type="dcterms:W3CDTF">2020-05-27T11:30:00Z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